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B365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DARELL</w:t>
      </w:r>
      <w:r>
        <w:rPr>
          <w:rFonts w:ascii="Times New Roman" w:hAnsi="Times New Roman" w:cs="Times New Roman"/>
          <w:sz w:val="24"/>
          <w:szCs w:val="24"/>
        </w:rPr>
        <w:t xml:space="preserve">       (fl.1411)</w:t>
      </w:r>
    </w:p>
    <w:p w14:paraId="37371F08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8AE3A9D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F0B8888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May1411</w:t>
      </w:r>
      <w:r>
        <w:rPr>
          <w:rFonts w:ascii="Times New Roman" w:hAnsi="Times New Roman" w:cs="Times New Roman"/>
          <w:sz w:val="24"/>
          <w:szCs w:val="24"/>
        </w:rPr>
        <w:tab/>
        <w:t>He and Thomas Wotton(q.v.) became alnagers of cloths for sale in London</w:t>
      </w:r>
    </w:p>
    <w:p w14:paraId="688187AB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suburbs.      (C.F.R. 1405-13 p.195)</w:t>
      </w:r>
    </w:p>
    <w:p w14:paraId="4C3EA926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AEC0494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B785936" w14:textId="77777777" w:rsidR="0001202B" w:rsidRDefault="0001202B" w:rsidP="0001202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2023</w:t>
      </w:r>
    </w:p>
    <w:p w14:paraId="40641B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B873C" w14:textId="77777777" w:rsidR="0001202B" w:rsidRDefault="0001202B" w:rsidP="009139A6">
      <w:r>
        <w:separator/>
      </w:r>
    </w:p>
  </w:endnote>
  <w:endnote w:type="continuationSeparator" w:id="0">
    <w:p w14:paraId="26465D37" w14:textId="77777777" w:rsidR="0001202B" w:rsidRDefault="000120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F9E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7D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FD7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6CFD" w14:textId="77777777" w:rsidR="0001202B" w:rsidRDefault="0001202B" w:rsidP="009139A6">
      <w:r>
        <w:separator/>
      </w:r>
    </w:p>
  </w:footnote>
  <w:footnote w:type="continuationSeparator" w:id="0">
    <w:p w14:paraId="3A711774" w14:textId="77777777" w:rsidR="0001202B" w:rsidRDefault="000120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28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AEF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83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B"/>
    <w:rsid w:val="0001202B"/>
    <w:rsid w:val="000666E0"/>
    <w:rsid w:val="000A2E7A"/>
    <w:rsid w:val="001307AC"/>
    <w:rsid w:val="00190DFA"/>
    <w:rsid w:val="002510B7"/>
    <w:rsid w:val="00270799"/>
    <w:rsid w:val="002737D5"/>
    <w:rsid w:val="00357E4A"/>
    <w:rsid w:val="005A2A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9CCD8"/>
  <w15:chartTrackingRefBased/>
  <w15:docId w15:val="{20C3514E-355D-4EB7-BEF2-6B4E2746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02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2025-04-13T13:32:00Z</dcterms:created>
  <dcterms:modified xsi:type="dcterms:W3CDTF">2025-04-13T13:33:00Z</dcterms:modified>
</cp:coreProperties>
</file>